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17B25165" w:rsidR="00535962" w:rsidRPr="00F7167E" w:rsidRDefault="00014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5002D500">
                <wp:simplePos x="0" y="0"/>
                <wp:positionH relativeFrom="column">
                  <wp:posOffset>6844030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DD7AB61" w14:textId="70561380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341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20D38">
                                      <w:rPr>
                                        <w:rStyle w:val="Style2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8.9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DSqo10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70561380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3410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20D38">
                                <w:rPr>
                                  <w:rStyle w:val="Style2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9127CB7" wp14:editId="354763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2A9BCF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4D2EE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5FD684" wp14:editId="0B4A6E8A">
                                      <wp:extent cx="799693" cy="345191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4519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5FD684" wp14:editId="0B4A6E8A">
                                <wp:extent cx="799693" cy="345191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4519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77D6DF75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3A1D976B" w:rsidR="00535962" w:rsidRPr="00535962" w:rsidRDefault="00B854A0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5A9A60C">
                <wp:simplePos x="0" y="0"/>
                <wp:positionH relativeFrom="column">
                  <wp:posOffset>7602279</wp:posOffset>
                </wp:positionH>
                <wp:positionV relativeFrom="paragraph">
                  <wp:posOffset>115275</wp:posOffset>
                </wp:positionV>
                <wp:extent cx="1839433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43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3D09ABA6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10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F44AF6">
                                  <w:rPr>
                                    <w:rStyle w:val="Style5"/>
                                    <w:lang w:val="es-DO"/>
                                  </w:rPr>
                                  <w:t>12 de octubre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A73C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598.6pt;margin-top:9.1pt;width:144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615QEAAKgDAAAOAAAAZHJzL2Uyb0RvYy54bWysU9Fu0zAUfUfiHyy/0zRtYV3UdBqbhpDG&#10;QBr7AMexE4vE11y7TcrXc+10XYG3iRfL9nXOPefck83V2Hdsr9AbsCXPZ3POlJVQG9uU/On73bs1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" filled="f" stroked="f">
                <v:textbox>
                  <w:txbxContent>
                    <w:p w14:paraId="6998BF84" w14:textId="3D09ABA6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10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F44AF6">
                            <w:rPr>
                              <w:rStyle w:val="Style5"/>
                              <w:lang w:val="es-DO"/>
                            </w:rPr>
                            <w:t>12 de octubre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14E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EE7216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0000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153338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CB08038" w:rsidR="00535962" w:rsidRDefault="00014EB4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08096D3D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5BF8F94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3338">
                        <w:fldChar w:fldCharType="begin"/>
                      </w:r>
                      <w:r w:rsidR="00153338">
                        <w:instrText xml:space="preserve"> NUMPAGES   \* MERGEFORMAT </w:instrText>
                      </w:r>
                      <w:r w:rsidR="00153338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5333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6AE3166F" w:rsidR="00BF6404" w:rsidRPr="00BF6404" w:rsidRDefault="00223410" w:rsidP="00BF6404">
            <w:r>
              <w:t>1</w:t>
            </w:r>
          </w:p>
        </w:tc>
        <w:tc>
          <w:tcPr>
            <w:tcW w:w="1132" w:type="dxa"/>
            <w:vAlign w:val="center"/>
          </w:tcPr>
          <w:p w14:paraId="3C283703" w14:textId="21A99C20" w:rsidR="00BF6404" w:rsidRPr="00BF6404" w:rsidRDefault="00F03AE9" w:rsidP="00BF6404">
            <w:r>
              <w:t>50201706</w:t>
            </w:r>
          </w:p>
        </w:tc>
        <w:tc>
          <w:tcPr>
            <w:tcW w:w="3971" w:type="dxa"/>
          </w:tcPr>
          <w:p w14:paraId="5A310D06" w14:textId="79FEE45B" w:rsidR="00BF6404" w:rsidRPr="00BF6404" w:rsidRDefault="00F03AE9" w:rsidP="00223410">
            <w:pPr>
              <w:rPr>
                <w:lang w:val="es-ES"/>
              </w:rPr>
            </w:pPr>
            <w:proofErr w:type="spellStart"/>
            <w:r>
              <w:t>Cafe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14:paraId="26CD8ADA" w14:textId="60E1B0B3" w:rsidR="00BF6404" w:rsidRPr="00BF6404" w:rsidRDefault="00507793" w:rsidP="00BF6404">
            <w:r>
              <w:t>PAQ.</w:t>
            </w:r>
          </w:p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03F7750E" w14:textId="77777777" w:rsidR="00223410" w:rsidRDefault="0022341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4EC8AF3C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EEEA" w14:textId="77777777" w:rsidR="00853DB6" w:rsidRDefault="00853DB6" w:rsidP="001007E7">
      <w:pPr>
        <w:spacing w:after="0" w:line="240" w:lineRule="auto"/>
      </w:pPr>
      <w:r>
        <w:separator/>
      </w:r>
    </w:p>
  </w:endnote>
  <w:endnote w:type="continuationSeparator" w:id="0">
    <w:p w14:paraId="11B736B7" w14:textId="77777777" w:rsidR="00853DB6" w:rsidRDefault="00853DB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FD43898" w:rsidR="001007E7" w:rsidRDefault="00014E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86D9AB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518DE6E1" w:rsidR="001007E7" w:rsidRDefault="00014E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772FE2D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DE08" w14:textId="77777777" w:rsidR="00853DB6" w:rsidRDefault="00853DB6" w:rsidP="001007E7">
      <w:pPr>
        <w:spacing w:after="0" w:line="240" w:lineRule="auto"/>
      </w:pPr>
      <w:r>
        <w:separator/>
      </w:r>
    </w:p>
  </w:footnote>
  <w:footnote w:type="continuationSeparator" w:id="0">
    <w:p w14:paraId="3CB2B265" w14:textId="77777777" w:rsidR="00853DB6" w:rsidRDefault="00853DB6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14EB4"/>
    <w:rsid w:val="00023CA9"/>
    <w:rsid w:val="00034DD9"/>
    <w:rsid w:val="00045479"/>
    <w:rsid w:val="000F7312"/>
    <w:rsid w:val="001007E7"/>
    <w:rsid w:val="001020C0"/>
    <w:rsid w:val="00120D38"/>
    <w:rsid w:val="00134D4F"/>
    <w:rsid w:val="001463BC"/>
    <w:rsid w:val="00153338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23410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049CB"/>
    <w:rsid w:val="00507793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53DB6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32FAD"/>
    <w:rsid w:val="00B55C91"/>
    <w:rsid w:val="00B62EEF"/>
    <w:rsid w:val="00B854A0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03AE9"/>
    <w:rsid w:val="00F225BF"/>
    <w:rsid w:val="00F44AF6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235664D1-FDF5-4FE5-8EF2-249703D7E2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4B53F-28AD-4571-86C6-6EF0540F9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DC24FD-4CB7-4E2F-B8FA-FB6D19BE1FC7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4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10</cp:revision>
  <cp:lastPrinted>2011-03-04T18:41:00Z</cp:lastPrinted>
  <dcterms:created xsi:type="dcterms:W3CDTF">2022-09-23T15:27:00Z</dcterms:created>
  <dcterms:modified xsi:type="dcterms:W3CDTF">2022-10-04T14:55:00Z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